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86561">
      <w:pPr>
        <w:pStyle w:val="60"/>
        <w:tabs>
          <w:tab w:val="right" w:pos="9639"/>
        </w:tabs>
        <w:spacing w:after="0"/>
        <w:rPr>
          <w:rFonts w:hint="default" w:eastAsia="宋体"/>
          <w:b/>
          <w:color w:val="auto"/>
          <w:sz w:val="24"/>
          <w:highlight w:val="none"/>
          <w:lang w:val="en-US" w:eastAsia="zh-CN"/>
        </w:rPr>
      </w:pPr>
      <w:r>
        <w:rPr>
          <w:b/>
          <w:color w:val="auto"/>
          <w:sz w:val="24"/>
          <w:highlight w:val="none"/>
        </w:rPr>
        <w:t>3GPP TSG RAN Meeting #10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9</w:t>
      </w:r>
      <w:r>
        <w:rPr>
          <w:b/>
          <w:color w:val="auto"/>
          <w:sz w:val="24"/>
          <w:highlight w:val="none"/>
        </w:rPr>
        <w:tab/>
      </w:r>
      <w:r>
        <w:rPr>
          <w:rFonts w:hint="eastAsia"/>
          <w:b/>
          <w:color w:val="auto"/>
          <w:sz w:val="24"/>
          <w:highlight w:val="none"/>
        </w:rPr>
        <w:t>RP-252598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0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Beijing, CN, 15th Sep 2025 - 18th Sep 2025</w:t>
      </w:r>
      <w:bookmarkEnd w:id="0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</w:t>
      </w:r>
      <w:r>
        <w:rPr>
          <w:rFonts w:hint="eastAsia" w:cs="Arial"/>
          <w:sz w:val="18"/>
          <w:szCs w:val="18"/>
          <w:lang w:val="en-US" w:eastAsia="zh-CN" w:bidi="ar"/>
        </w:rPr>
        <w:t>51374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1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2" w:name="OLE_LINK5"/>
      <w:bookmarkStart w:id="3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1"/>
      <w:bookmarkEnd w:id="2"/>
    </w:p>
    <w:bookmarkEnd w:id="3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Approval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bookmarkStart w:id="23" w:name="_GoBack"/>
      <w:bookmarkEnd w:id="2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13.5.4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50"/>
          <w:highlight w:val="none"/>
        </w:rPr>
        <w:t>T</w:t>
      </w:r>
      <w:bookmarkEnd w:id="4"/>
      <w:bookmarkEnd w:id="5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6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6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3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4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5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2E6267DE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hint="eastAsia" w:eastAsia="宋体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7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8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8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9" w:name="OLE_LINK12"/>
      <w:bookmarkStart w:id="20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9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0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1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2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1"/>
            <w:bookmarkEnd w:id="22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50237E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5F283D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3D49A6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AA07308"/>
    <w:rsid w:val="5AC72EC3"/>
    <w:rsid w:val="5ADB0A39"/>
    <w:rsid w:val="5B5563F2"/>
    <w:rsid w:val="5BA474E8"/>
    <w:rsid w:val="5C626621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11089D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FF49F3"/>
    <w:rsid w:val="6A9156B5"/>
    <w:rsid w:val="6A9C3978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2025-09-05T10:20:08Z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7AD4B37DF8404AF0A98688D1B16DAB0A_13</vt:lpwstr>
  </property>
</Properties>
</file>